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150A" w:rsidRDefault="00D1150A" w:rsidP="00D1150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R5-223076</w:t>
      </w:r>
      <w:r>
        <w:rPr>
          <w:b/>
          <w:i/>
          <w:noProof/>
          <w:sz w:val="28"/>
        </w:rPr>
        <w:fldChar w:fldCharType="end"/>
      </w:r>
    </w:p>
    <w:p w:rsidR="00D1150A" w:rsidRPr="00F438BD" w:rsidRDefault="00D1150A" w:rsidP="00D1150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09th 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20th</w:t>
      </w:r>
      <w:r>
        <w:rPr>
          <w:b/>
          <w:noProof/>
          <w:sz w:val="24"/>
          <w:lang w:eastAsia="zh-CN"/>
        </w:rPr>
        <w:t xml:space="preserve"> 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p w:rsidR="0048709E" w:rsidRPr="00D1150A"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6614F1">
        <w:rPr>
          <w:rFonts w:ascii="Arial" w:hAnsi="Arial"/>
          <w:sz w:val="24"/>
        </w:rPr>
        <w:t>7</w:t>
      </w:r>
      <w:r w:rsidR="00F60F0A">
        <w:rPr>
          <w:rFonts w:ascii="Arial" w:hAnsi="Arial"/>
          <w:sz w:val="24"/>
        </w:rPr>
        <w:t>.5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614F1">
        <w:rPr>
          <w:rFonts w:ascii="Arial" w:hAnsi="Arial"/>
          <w:sz w:val="24"/>
        </w:rPr>
        <w:t xml:space="preserve">after </w:t>
      </w:r>
      <w:r w:rsidR="006540FC" w:rsidRPr="006540FC">
        <w:rPr>
          <w:rFonts w:ascii="Arial" w:hAnsi="Arial"/>
          <w:sz w:val="24"/>
        </w:rPr>
        <w:t>R</w:t>
      </w:r>
      <w:r w:rsidR="00DF58C8">
        <w:rPr>
          <w:rFonts w:ascii="Arial" w:hAnsi="Arial"/>
          <w:sz w:val="24"/>
        </w:rPr>
        <w:t>AN5-9</w:t>
      </w:r>
      <w:r w:rsidR="00BC4CF5">
        <w:rPr>
          <w:rFonts w:ascii="Arial" w:hAnsi="Arial"/>
          <w:sz w:val="24"/>
        </w:rPr>
        <w:t>5</w:t>
      </w:r>
      <w:r w:rsidR="006540FC" w:rsidRPr="006540FC">
        <w:rPr>
          <w:rFonts w:ascii="Arial" w:hAnsi="Arial"/>
          <w:sz w:val="24"/>
        </w:rPr>
        <w:t>e</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bookmarkStart w:id="3" w:name="_GoBack"/>
      <w:bookmarkEnd w:id="3"/>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171D8A">
        <w:rPr>
          <w:rStyle w:val="PLChar"/>
          <w:sz w:val="20"/>
        </w:rPr>
        <w:t>3076</w:t>
      </w:r>
      <w:r w:rsidR="000877ED" w:rsidRPr="000877ED">
        <w:rPr>
          <w:rStyle w:val="PLChar"/>
          <w:sz w:val="20"/>
        </w:rPr>
        <w:t xml:space="preserve"> TS 36.523-1 Tracker status after RAN5-9</w:t>
      </w:r>
      <w:r w:rsidR="00171D8A">
        <w:rPr>
          <w:rStyle w:val="PLChar"/>
          <w:sz w:val="20"/>
        </w:rPr>
        <w:t>5</w:t>
      </w:r>
      <w:r w:rsidR="000877ED" w:rsidRPr="000877ED">
        <w:rPr>
          <w:rStyle w:val="PLChar"/>
          <w:sz w:val="20"/>
        </w:rPr>
        <w:t>e.xlsx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after RAN5#9</w:t>
      </w:r>
      <w:r w:rsidR="00171D8A">
        <w:t>5</w:t>
      </w:r>
      <w:r w:rsidR="006540FC" w:rsidRPr="00C24209">
        <w:t>-e</w:t>
      </w:r>
      <w:r w:rsidR="006540FC">
        <w:t xml:space="preserve"> plus any needs for new test cases allocation determined post-RAN5#9</w:t>
      </w:r>
      <w:r w:rsidR="000F14FD">
        <w:t>4</w:t>
      </w:r>
      <w:r w:rsidR="006540FC">
        <w:t xml:space="preserve">-e, and, is the update of </w:t>
      </w:r>
      <w:r w:rsidR="000877ED" w:rsidRPr="000877ED">
        <w:rPr>
          <w:rStyle w:val="af5"/>
        </w:rPr>
        <w:t>R5-2</w:t>
      </w:r>
      <w:r w:rsidR="008E01BD">
        <w:rPr>
          <w:rStyle w:val="af5"/>
        </w:rPr>
        <w:t>2</w:t>
      </w:r>
      <w:r w:rsidR="00171D8A">
        <w:rPr>
          <w:rStyle w:val="af5"/>
        </w:rPr>
        <w:t>3074</w:t>
      </w:r>
      <w:r w:rsidR="006540FC">
        <w:t xml:space="preserve"> [</w:t>
      </w:r>
      <w:r w:rsidR="00FD1D1C">
        <w:t>11</w:t>
      </w:r>
      <w:r w:rsidR="006540FC">
        <w:t xml:space="preserve">] which contained the tracker status </w:t>
      </w:r>
      <w:r w:rsidR="008E01BD">
        <w:t xml:space="preserve">before </w:t>
      </w:r>
      <w:r w:rsidR="006540FC">
        <w:t>the RAN5#9</w:t>
      </w:r>
      <w:r w:rsidR="00FD1D1C">
        <w:t>5</w:t>
      </w:r>
      <w:r w:rsidR="006540FC" w:rsidRPr="00C24209">
        <w:t>-e</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Pr="00FD1D1C" w:rsidRDefault="001724B5" w:rsidP="006E2DAD">
      <w:pPr>
        <w:pStyle w:val="EX"/>
      </w:pPr>
    </w:p>
    <w:sectPr w:rsidR="001724B5" w:rsidRPr="00FD1D1C">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E0D" w:rsidRDefault="00980E0D">
      <w:r>
        <w:separator/>
      </w:r>
    </w:p>
  </w:endnote>
  <w:endnote w:type="continuationSeparator" w:id="0">
    <w:p w:rsidR="00980E0D" w:rsidRDefault="0098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BC4CF5">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E0D" w:rsidRDefault="00980E0D">
      <w:r>
        <w:separator/>
      </w:r>
    </w:p>
  </w:footnote>
  <w:footnote w:type="continuationSeparator" w:id="0">
    <w:p w:rsidR="00980E0D" w:rsidRDefault="00980E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5065"/>
    <w:rsid w:val="005A64CC"/>
    <w:rsid w:val="005A6E4A"/>
    <w:rsid w:val="005A78FF"/>
    <w:rsid w:val="005B02F4"/>
    <w:rsid w:val="005B08BC"/>
    <w:rsid w:val="005B326C"/>
    <w:rsid w:val="005B6ECA"/>
    <w:rsid w:val="005B747A"/>
    <w:rsid w:val="005C027D"/>
    <w:rsid w:val="005C142D"/>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3102DF-77E7-4A9E-8F11-09AAA31C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646</Words>
  <Characters>3688</Characters>
  <Application>Microsoft Office Word</Application>
  <DocSecurity>0</DocSecurity>
  <Lines>30</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4326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16</cp:revision>
  <cp:lastPrinted>2009-01-20T05:46:00Z</cp:lastPrinted>
  <dcterms:created xsi:type="dcterms:W3CDTF">2022-02-14T02:34:00Z</dcterms:created>
  <dcterms:modified xsi:type="dcterms:W3CDTF">2022-06-02T13:23:00Z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(3)noMvC+EsNFa9mlwO3Er3Fbf+RdGZvR+n+YclP1ywvE/07ST+0wERnvZkFx54d7nLMTc3OW9M
z2EKGeYR/sVshZwUFchlbFRIoWV6hgqF+ztf1U8BM3GdQho9XDsD8qscdNrRx782/5KlYh9I
R4URiae+SrMsvl5IJDcufxOHZL/p4JTOk0Yfmmr0RU90ziqh2q3ogxZEML3Td/wj3uslvq5q
QVav1waYzsAx3KK0VK</vt:lpwstr>
  </property>
  <property fmtid="{D5CDD505-2E9C-101B-9397-08002B2CF9AE}" pid="4" name="_2015_ms_pID_7253431">
    <vt:lpwstr>tA5ZcRE5YYm6Czmvbng1lNq+xnS3kRgYbeW6iw5+Xpfj5xQ7tFRZ8l
W2PqEd9Pgf4O1BYFr68pXBhHun78uvBR6fFuyuddgDl/L8Rr5aHCExY006+hRBZLjy7ONPtD
npwkpWE3LONfhkgsZKp8Gjbkoki8SMDIwCNXk67ewb7nb+BiPV8OhCD2zf4FtAMcSGxTU9Th
JyFr/LueduI/APB0SAgLjpFb6p864E9O9AyH</vt:lpwstr>
  </property>
  <property fmtid="{D5CDD505-2E9C-101B-9397-08002B2CF9AE}" pid="5" name="_2015_ms_pID_7253432">
    <vt:lpwstr>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1654176206</vt:lpwstr>
  </property>
</Properties>
</file>